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725A13" w:rsidRPr="00725A13" w14:paraId="115EB810" w14:textId="77777777" w:rsidTr="007A6674">
        <w:tc>
          <w:tcPr>
            <w:tcW w:w="9854" w:type="dxa"/>
            <w:shd w:val="clear" w:color="auto" w:fill="auto"/>
          </w:tcPr>
          <w:p w14:paraId="565EE407" w14:textId="77777777" w:rsidR="00725A13" w:rsidRPr="009E42E1" w:rsidRDefault="00725A13" w:rsidP="007A6674">
            <w:pPr>
              <w:jc w:val="center"/>
            </w:pPr>
            <w:r w:rsidRPr="007A6674">
              <w:rPr>
                <w:b/>
              </w:rPr>
              <w:t>Тема</w:t>
            </w:r>
            <w:r w:rsidR="00E908A3">
              <w:t xml:space="preserve">. </w:t>
            </w:r>
            <w:r w:rsidR="00F31653">
              <w:t>Создание и оформление таблиц</w:t>
            </w:r>
          </w:p>
        </w:tc>
      </w:tr>
    </w:tbl>
    <w:p w14:paraId="79C7F748" w14:textId="77777777" w:rsidR="00BC30E8" w:rsidRPr="00E908A3" w:rsidRDefault="00BC30E8" w:rsidP="00E478AE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8706"/>
      </w:tblGrid>
      <w:tr w:rsidR="009D5B98" w14:paraId="2BB53390" w14:textId="77777777" w:rsidTr="007A6674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1148" w:type="dxa"/>
            <w:shd w:val="clear" w:color="auto" w:fill="auto"/>
          </w:tcPr>
          <w:p w14:paraId="07666B36" w14:textId="77777777" w:rsidR="009D5B98" w:rsidRDefault="009D5B98" w:rsidP="002A2167">
            <w:pPr>
              <w:jc w:val="center"/>
            </w:pPr>
          </w:p>
          <w:p w14:paraId="7F2BB960" w14:textId="77777777" w:rsidR="009D5B98" w:rsidRPr="00E908A3" w:rsidRDefault="009D5B98" w:rsidP="002A2167">
            <w:pPr>
              <w:jc w:val="center"/>
              <w:rPr>
                <w:b/>
              </w:rPr>
            </w:pPr>
            <w:r w:rsidRPr="00AE0EC3">
              <w:rPr>
                <w:b/>
              </w:rPr>
              <w:t>Цель</w:t>
            </w:r>
          </w:p>
        </w:tc>
        <w:tc>
          <w:tcPr>
            <w:tcW w:w="8706" w:type="dxa"/>
          </w:tcPr>
          <w:p w14:paraId="4B739202" w14:textId="77777777" w:rsidR="009D5B98" w:rsidRDefault="00E908A3" w:rsidP="002A2167">
            <w:pPr>
              <w:jc w:val="both"/>
            </w:pPr>
            <w:r>
              <w:t xml:space="preserve">Научить учащихся </w:t>
            </w:r>
            <w:r w:rsidR="00F31653">
              <w:t>создавать и оформлять таблицы в текстовом редакторе</w:t>
            </w:r>
          </w:p>
        </w:tc>
      </w:tr>
      <w:tr w:rsidR="009D5B98" w14:paraId="15BCED3A" w14:textId="77777777" w:rsidTr="002A7A49">
        <w:tblPrEx>
          <w:tblCellMar>
            <w:top w:w="0" w:type="dxa"/>
            <w:bottom w:w="0" w:type="dxa"/>
          </w:tblCellMar>
        </w:tblPrEx>
        <w:trPr>
          <w:cantSplit/>
          <w:trHeight w:val="1324"/>
        </w:trPr>
        <w:tc>
          <w:tcPr>
            <w:tcW w:w="1148" w:type="dxa"/>
            <w:shd w:val="clear" w:color="auto" w:fill="auto"/>
          </w:tcPr>
          <w:p w14:paraId="6187F72C" w14:textId="77777777" w:rsidR="009D5B98" w:rsidRDefault="009D5B98" w:rsidP="002A2167">
            <w:pPr>
              <w:jc w:val="center"/>
            </w:pPr>
          </w:p>
          <w:p w14:paraId="38224759" w14:textId="77777777" w:rsidR="009D5B98" w:rsidRDefault="009D5B98" w:rsidP="002A2167">
            <w:pPr>
              <w:jc w:val="center"/>
            </w:pPr>
          </w:p>
          <w:p w14:paraId="1617FE8C" w14:textId="77777777" w:rsidR="009D5B98" w:rsidRPr="00AE0EC3" w:rsidRDefault="009D5B98" w:rsidP="002A2167">
            <w:pPr>
              <w:jc w:val="center"/>
              <w:rPr>
                <w:b/>
              </w:rPr>
            </w:pPr>
            <w:r w:rsidRPr="00AE0EC3">
              <w:rPr>
                <w:b/>
              </w:rPr>
              <w:t>Задачи</w:t>
            </w:r>
          </w:p>
        </w:tc>
        <w:tc>
          <w:tcPr>
            <w:tcW w:w="8706" w:type="dxa"/>
          </w:tcPr>
          <w:p w14:paraId="318CF2D6" w14:textId="77777777" w:rsidR="009D5B98" w:rsidRDefault="00E908A3" w:rsidP="00E908A3">
            <w:pPr>
              <w:numPr>
                <w:ilvl w:val="0"/>
                <w:numId w:val="2"/>
              </w:numPr>
              <w:jc w:val="both"/>
            </w:pPr>
            <w:r>
              <w:t xml:space="preserve">Формирование умений в </w:t>
            </w:r>
            <w:r w:rsidR="00F31653">
              <w:t>создании и оформлении таблиц</w:t>
            </w:r>
          </w:p>
          <w:p w14:paraId="074CDB81" w14:textId="77777777" w:rsidR="00E908A3" w:rsidRDefault="00E908A3" w:rsidP="002A7A49">
            <w:pPr>
              <w:numPr>
                <w:ilvl w:val="0"/>
                <w:numId w:val="2"/>
              </w:numPr>
              <w:jc w:val="both"/>
            </w:pPr>
            <w:r>
              <w:t xml:space="preserve">Развитие </w:t>
            </w:r>
            <w:r w:rsidR="00F31653">
              <w:t>знаний учащихся о возможностях оформления документов в текстовом редакторе</w:t>
            </w:r>
          </w:p>
          <w:p w14:paraId="2A8D9C96" w14:textId="77777777" w:rsidR="002A7A49" w:rsidRDefault="002A7A49" w:rsidP="002A7A49">
            <w:pPr>
              <w:numPr>
                <w:ilvl w:val="0"/>
                <w:numId w:val="2"/>
              </w:numPr>
              <w:jc w:val="both"/>
            </w:pPr>
            <w:r>
              <w:t>Воспитание</w:t>
            </w:r>
            <w:r w:rsidR="00F31653">
              <w:t xml:space="preserve"> внимательности</w:t>
            </w:r>
            <w:r>
              <w:t>.</w:t>
            </w:r>
          </w:p>
        </w:tc>
      </w:tr>
    </w:tbl>
    <w:p w14:paraId="0BE58F88" w14:textId="77777777" w:rsidR="00BC30E8" w:rsidRPr="00E908A3" w:rsidRDefault="00BC30E8" w:rsidP="00E478AE">
      <w:pPr>
        <w:jc w:val="center"/>
      </w:pPr>
    </w:p>
    <w:p w14:paraId="00C0167F" w14:textId="77777777" w:rsidR="00E478AE" w:rsidRPr="00E908A3" w:rsidRDefault="00E478AE" w:rsidP="00E478AE">
      <w:pPr>
        <w:jc w:val="center"/>
      </w:pPr>
      <w:r>
        <w:t>Ход урока</w:t>
      </w:r>
    </w:p>
    <w:p w14:paraId="642BC18E" w14:textId="77777777" w:rsidR="00E478AE" w:rsidRPr="00E908A3" w:rsidRDefault="00E478AE" w:rsidP="00E478AE">
      <w:pPr>
        <w:jc w:val="center"/>
      </w:pPr>
    </w:p>
    <w:p w14:paraId="7DAD3FFF" w14:textId="77777777" w:rsidR="00E478AE" w:rsidRPr="00725A13" w:rsidRDefault="00E478AE" w:rsidP="00E478AE">
      <w:pPr>
        <w:numPr>
          <w:ilvl w:val="0"/>
          <w:numId w:val="1"/>
        </w:numPr>
        <w:jc w:val="both"/>
        <w:rPr>
          <w:u w:val="single"/>
        </w:rPr>
      </w:pPr>
      <w:r w:rsidRPr="00725A13">
        <w:rPr>
          <w:u w:val="single"/>
        </w:rPr>
        <w:t>Организационный момент.</w:t>
      </w:r>
    </w:p>
    <w:p w14:paraId="7A7D1604" w14:textId="77777777" w:rsidR="00ED19D1" w:rsidRDefault="00ED19D1" w:rsidP="00ED19D1">
      <w:pPr>
        <w:jc w:val="both"/>
      </w:pPr>
      <w:r>
        <w:t xml:space="preserve">     Сообщаем учащимся цели и задачи урока, его ход.</w:t>
      </w:r>
    </w:p>
    <w:p w14:paraId="2BC28560" w14:textId="77777777" w:rsidR="00ED19D1" w:rsidRDefault="00ED19D1" w:rsidP="00ED19D1">
      <w:pPr>
        <w:jc w:val="both"/>
      </w:pPr>
    </w:p>
    <w:p w14:paraId="60837955" w14:textId="77777777" w:rsidR="00E478AE" w:rsidRPr="00725A13" w:rsidRDefault="00E478AE" w:rsidP="00E478AE">
      <w:pPr>
        <w:numPr>
          <w:ilvl w:val="0"/>
          <w:numId w:val="1"/>
        </w:numPr>
        <w:jc w:val="both"/>
        <w:rPr>
          <w:u w:val="single"/>
        </w:rPr>
      </w:pPr>
      <w:r>
        <w:t xml:space="preserve"> </w:t>
      </w:r>
      <w:r w:rsidR="00F07B40">
        <w:rPr>
          <w:u w:val="single"/>
        </w:rPr>
        <w:t>Повторение изученного материала</w:t>
      </w:r>
      <w:r w:rsidR="00ED19D1" w:rsidRPr="00725A13">
        <w:rPr>
          <w:u w:val="single"/>
        </w:rPr>
        <w:t>.</w:t>
      </w:r>
    </w:p>
    <w:p w14:paraId="2ED29A55" w14:textId="77777777" w:rsidR="00725A13" w:rsidRDefault="00725A13" w:rsidP="00725A13">
      <w:pPr>
        <w:jc w:val="both"/>
      </w:pPr>
    </w:p>
    <w:p w14:paraId="60776A4C" w14:textId="77777777" w:rsidR="009F412B" w:rsidRPr="007A6674" w:rsidRDefault="009F412B" w:rsidP="009825E9">
      <w:pPr>
        <w:jc w:val="both"/>
      </w:pPr>
      <w:r>
        <w:rPr>
          <w:b/>
        </w:rPr>
        <w:t>Задача</w:t>
      </w:r>
      <w:r w:rsidR="007A6674">
        <w:rPr>
          <w:b/>
        </w:rPr>
        <w:t xml:space="preserve">: </w:t>
      </w:r>
      <w:r w:rsidR="007A6674">
        <w:t xml:space="preserve">повторить </w:t>
      </w:r>
      <w:r w:rsidR="00F07B40">
        <w:t xml:space="preserve">изученные ранее сведения о текстовом редакторе </w:t>
      </w:r>
      <w:r w:rsidR="00F07B40">
        <w:rPr>
          <w:lang w:val="en-US"/>
        </w:rPr>
        <w:t>WORD</w:t>
      </w:r>
      <w:r w:rsidR="00F07B40">
        <w:t>.</w:t>
      </w:r>
    </w:p>
    <w:p w14:paraId="6035C105" w14:textId="77777777" w:rsidR="00236989" w:rsidRDefault="00236989" w:rsidP="007D559D">
      <w:r w:rsidRPr="007A6674">
        <w:rPr>
          <w:b/>
        </w:rPr>
        <w:t>Фронтальный опрос</w:t>
      </w:r>
    </w:p>
    <w:p w14:paraId="093ACDBD" w14:textId="77777777" w:rsidR="00F07B40" w:rsidRDefault="00F07B40" w:rsidP="007A6674">
      <w:pPr>
        <w:numPr>
          <w:ilvl w:val="0"/>
          <w:numId w:val="3"/>
        </w:numPr>
      </w:pPr>
      <w:r>
        <w:t xml:space="preserve">Что такое текстовый редактор? </w:t>
      </w:r>
    </w:p>
    <w:p w14:paraId="2FF374DF" w14:textId="77777777" w:rsidR="007A6674" w:rsidRDefault="00F07B40" w:rsidP="007A6674">
      <w:pPr>
        <w:numPr>
          <w:ilvl w:val="0"/>
          <w:numId w:val="3"/>
        </w:numPr>
      </w:pPr>
      <w:r>
        <w:t>Типы текстовых редакторов.</w:t>
      </w:r>
    </w:p>
    <w:p w14:paraId="29D7651B" w14:textId="77777777" w:rsidR="00F07B40" w:rsidRDefault="00F07B40" w:rsidP="007A6674">
      <w:pPr>
        <w:numPr>
          <w:ilvl w:val="0"/>
          <w:numId w:val="3"/>
        </w:numPr>
      </w:pPr>
      <w:r>
        <w:t>основные правила набора текстов.</w:t>
      </w:r>
    </w:p>
    <w:p w14:paraId="474E8B55" w14:textId="77777777" w:rsidR="00F07B40" w:rsidRDefault="00F07B40" w:rsidP="007A6674">
      <w:pPr>
        <w:numPr>
          <w:ilvl w:val="0"/>
          <w:numId w:val="3"/>
        </w:numPr>
      </w:pPr>
      <w:r>
        <w:t>Что такое редактирование текста.</w:t>
      </w:r>
    </w:p>
    <w:p w14:paraId="2B442382" w14:textId="77777777" w:rsidR="00F07B40" w:rsidRDefault="00F07B40" w:rsidP="007A6674">
      <w:pPr>
        <w:numPr>
          <w:ilvl w:val="0"/>
          <w:numId w:val="3"/>
        </w:numPr>
      </w:pPr>
      <w:r>
        <w:t>Приемы исправления грамматических ошибок.</w:t>
      </w:r>
    </w:p>
    <w:p w14:paraId="7012EDB8" w14:textId="77777777" w:rsidR="00F07B40" w:rsidRDefault="00F07B40" w:rsidP="007A6674">
      <w:pPr>
        <w:numPr>
          <w:ilvl w:val="0"/>
          <w:numId w:val="3"/>
        </w:numPr>
      </w:pPr>
      <w:r>
        <w:t>Что такое форматирование текста.</w:t>
      </w:r>
    </w:p>
    <w:p w14:paraId="21368E3A" w14:textId="77777777" w:rsidR="00F07B40" w:rsidRDefault="00F07B40" w:rsidP="007A6674">
      <w:pPr>
        <w:numPr>
          <w:ilvl w:val="0"/>
          <w:numId w:val="3"/>
        </w:numPr>
      </w:pPr>
      <w:r>
        <w:t>Форматирование символов.</w:t>
      </w:r>
    </w:p>
    <w:p w14:paraId="44FB0D94" w14:textId="77777777" w:rsidR="00F07B40" w:rsidRDefault="00F07B40" w:rsidP="007A6674">
      <w:pPr>
        <w:numPr>
          <w:ilvl w:val="0"/>
          <w:numId w:val="3"/>
        </w:numPr>
      </w:pPr>
      <w:r>
        <w:t>Форматирование абзацев.</w:t>
      </w:r>
    </w:p>
    <w:p w14:paraId="6E44BDAE" w14:textId="77777777" w:rsidR="00F07B40" w:rsidRDefault="00F07B40" w:rsidP="007A6674">
      <w:pPr>
        <w:numPr>
          <w:ilvl w:val="0"/>
          <w:numId w:val="3"/>
        </w:numPr>
      </w:pPr>
      <w:r>
        <w:t>Что такое список? Виды списков.</w:t>
      </w:r>
    </w:p>
    <w:p w14:paraId="5E2DB106" w14:textId="77777777" w:rsidR="00F07B40" w:rsidRDefault="00F07B40" w:rsidP="007A6674">
      <w:pPr>
        <w:numPr>
          <w:ilvl w:val="0"/>
          <w:numId w:val="3"/>
        </w:numPr>
      </w:pPr>
      <w:r>
        <w:t>Как изменить маркер в списке.</w:t>
      </w:r>
    </w:p>
    <w:p w14:paraId="19ED13EA" w14:textId="77777777" w:rsidR="002D559B" w:rsidRPr="007A6674" w:rsidRDefault="002D559B" w:rsidP="007A6674">
      <w:pPr>
        <w:numPr>
          <w:ilvl w:val="0"/>
          <w:numId w:val="3"/>
        </w:numPr>
      </w:pPr>
      <w:r>
        <w:t>Структура таблицы.</w:t>
      </w:r>
    </w:p>
    <w:p w14:paraId="3721BE97" w14:textId="77777777" w:rsidR="00236989" w:rsidRDefault="00236989" w:rsidP="007D559D"/>
    <w:p w14:paraId="249984BE" w14:textId="77777777" w:rsidR="00236989" w:rsidRPr="00D87CC0" w:rsidRDefault="00236989" w:rsidP="007D559D">
      <w:pPr>
        <w:rPr>
          <w:b/>
          <w:bCs/>
        </w:rPr>
      </w:pPr>
      <w:r w:rsidRPr="00D87CC0">
        <w:rPr>
          <w:b/>
          <w:bCs/>
        </w:rPr>
        <w:t>Индивидуальные задания</w:t>
      </w:r>
    </w:p>
    <w:p w14:paraId="3086375B" w14:textId="77777777" w:rsidR="006D2497" w:rsidRDefault="006D2497" w:rsidP="006D2497">
      <w:pPr>
        <w:numPr>
          <w:ilvl w:val="0"/>
          <w:numId w:val="4"/>
        </w:numPr>
      </w:pPr>
      <w:r>
        <w:t>Набор текста</w:t>
      </w:r>
    </w:p>
    <w:p w14:paraId="280658BB" w14:textId="77777777" w:rsidR="006D2497" w:rsidRDefault="006D2497" w:rsidP="006D2497">
      <w:pPr>
        <w:numPr>
          <w:ilvl w:val="0"/>
          <w:numId w:val="4"/>
        </w:numPr>
      </w:pPr>
      <w:r>
        <w:t>Форматирование текста.</w:t>
      </w:r>
    </w:p>
    <w:p w14:paraId="1686BA07" w14:textId="77777777" w:rsidR="006D2497" w:rsidRDefault="006D2497" w:rsidP="006D2497">
      <w:pPr>
        <w:numPr>
          <w:ilvl w:val="0"/>
          <w:numId w:val="4"/>
        </w:numPr>
      </w:pPr>
      <w:r>
        <w:t>Редактирование текста.</w:t>
      </w:r>
    </w:p>
    <w:p w14:paraId="499B6BF2" w14:textId="77777777" w:rsidR="006D2497" w:rsidRDefault="006D2497" w:rsidP="006D2497">
      <w:pPr>
        <w:numPr>
          <w:ilvl w:val="0"/>
          <w:numId w:val="4"/>
        </w:numPr>
      </w:pPr>
      <w:r>
        <w:t>Создание списка.</w:t>
      </w:r>
    </w:p>
    <w:p w14:paraId="6A88EEBD" w14:textId="77777777" w:rsidR="00236989" w:rsidRDefault="00236989" w:rsidP="007D559D"/>
    <w:p w14:paraId="223BC1F9" w14:textId="77777777" w:rsidR="007D559D" w:rsidRDefault="007D559D" w:rsidP="007D559D">
      <w:r>
        <w:t>{Подведение итогов работы на данном этапе урока}</w:t>
      </w:r>
    </w:p>
    <w:p w14:paraId="698D23DA" w14:textId="77777777" w:rsidR="00725A13" w:rsidRPr="007D559D" w:rsidRDefault="00725A13" w:rsidP="009825E9">
      <w:pPr>
        <w:jc w:val="both"/>
      </w:pPr>
    </w:p>
    <w:p w14:paraId="66A55D73" w14:textId="77777777" w:rsidR="00ED19D1" w:rsidRPr="009E42E1" w:rsidRDefault="00ED19D1" w:rsidP="00E478AE">
      <w:pPr>
        <w:numPr>
          <w:ilvl w:val="0"/>
          <w:numId w:val="1"/>
        </w:numPr>
        <w:jc w:val="both"/>
        <w:rPr>
          <w:u w:val="single"/>
        </w:rPr>
      </w:pPr>
      <w:r w:rsidRPr="009E42E1">
        <w:rPr>
          <w:u w:val="single"/>
        </w:rPr>
        <w:t>Объяснение нового материала.</w:t>
      </w:r>
    </w:p>
    <w:p w14:paraId="70FEFD42" w14:textId="77777777" w:rsidR="00725A13" w:rsidRDefault="00ED19D1" w:rsidP="00ED19D1">
      <w:pPr>
        <w:jc w:val="both"/>
      </w:pPr>
      <w:r>
        <w:t xml:space="preserve">      </w:t>
      </w:r>
    </w:p>
    <w:p w14:paraId="0146D02E" w14:textId="77777777" w:rsidR="00D46D10" w:rsidRDefault="009F412B" w:rsidP="00D46D10">
      <w:pPr>
        <w:jc w:val="both"/>
        <w:rPr>
          <w:bCs/>
        </w:rPr>
      </w:pPr>
      <w:r w:rsidRPr="009F412B">
        <w:rPr>
          <w:b/>
        </w:rPr>
        <w:t>Задача</w:t>
      </w:r>
      <w:r w:rsidR="00D87CC0">
        <w:rPr>
          <w:b/>
        </w:rPr>
        <w:t xml:space="preserve">: </w:t>
      </w:r>
      <w:r w:rsidR="00D87CC0">
        <w:rPr>
          <w:bCs/>
        </w:rPr>
        <w:t>формирование представлений о создании текста в виде таблицы.</w:t>
      </w:r>
    </w:p>
    <w:p w14:paraId="14AD2A4A" w14:textId="77777777" w:rsidR="00010BBC" w:rsidRDefault="00D87CC0" w:rsidP="00D46D10">
      <w:pPr>
        <w:jc w:val="both"/>
        <w:rPr>
          <w:bCs/>
        </w:rPr>
      </w:pPr>
      <w:r>
        <w:rPr>
          <w:bCs/>
        </w:rPr>
        <w:t xml:space="preserve">     При наборе текстов мы часто сталкиваемся с необходимостью оформить их в виде таблицы. Например, необходимо классифицировать, систематизировать материал по каким – то признакам. Или нужно оформить статистические данные, анкеты. </w:t>
      </w:r>
      <w:r w:rsidR="00010BBC">
        <w:rPr>
          <w:bCs/>
        </w:rPr>
        <w:t xml:space="preserve">В текстовом редакторе </w:t>
      </w:r>
      <w:r w:rsidR="00010BBC">
        <w:rPr>
          <w:bCs/>
          <w:lang w:val="en-US"/>
        </w:rPr>
        <w:t>WORD</w:t>
      </w:r>
      <w:r w:rsidR="00010BBC">
        <w:rPr>
          <w:bCs/>
        </w:rPr>
        <w:t xml:space="preserve"> существует такая возможность.</w:t>
      </w:r>
    </w:p>
    <w:p w14:paraId="523C077D" w14:textId="77777777" w:rsidR="00D87CC0" w:rsidRDefault="00010BBC" w:rsidP="00D46D10">
      <w:pPr>
        <w:jc w:val="both"/>
        <w:rPr>
          <w:bCs/>
        </w:rPr>
      </w:pPr>
      <w:r>
        <w:rPr>
          <w:bCs/>
        </w:rPr>
        <w:t xml:space="preserve">      Строка меню – Вставка – Таблица. Можно воспользовать</w:t>
      </w:r>
      <w:r w:rsidR="00C056E5">
        <w:rPr>
          <w:bCs/>
        </w:rPr>
        <w:t>ся</w:t>
      </w:r>
      <w:r>
        <w:rPr>
          <w:bCs/>
        </w:rPr>
        <w:t xml:space="preserve"> готовым шаблоном</w:t>
      </w:r>
      <w:r w:rsidR="00C056E5">
        <w:rPr>
          <w:bCs/>
        </w:rPr>
        <w:t>, или создать таблицу самому, указав количество строк и столбцов.</w:t>
      </w:r>
      <w:r w:rsidR="00D87CC0">
        <w:rPr>
          <w:bCs/>
        </w:rPr>
        <w:t xml:space="preserve"> </w:t>
      </w:r>
    </w:p>
    <w:p w14:paraId="63F82B00" w14:textId="666AC496" w:rsidR="00FD3278" w:rsidRDefault="00FD3278" w:rsidP="00D46D10">
      <w:pPr>
        <w:jc w:val="both"/>
        <w:rPr>
          <w:bCs/>
        </w:rPr>
      </w:pPr>
      <w:r>
        <w:rPr>
          <w:bCs/>
        </w:rPr>
        <w:lastRenderedPageBreak/>
        <w:t xml:space="preserve">       Форматирование таблицы осуществляется по общим правилам. Можно форматировать всю таблицу, отдельные ячейки, абзацы и символы. В таблицу можно вставить рисунок, формулу и другие элементы.</w:t>
      </w:r>
      <w:r w:rsidR="00A54351">
        <w:rPr>
          <w:bCs/>
        </w:rPr>
        <w:t xml:space="preserve"> (Демонстрация). </w:t>
      </w:r>
    </w:p>
    <w:p w14:paraId="42968667" w14:textId="5DB41C59" w:rsidR="00541B86" w:rsidRDefault="00541B86" w:rsidP="00D46D10">
      <w:pPr>
        <w:jc w:val="both"/>
        <w:rPr>
          <w:bCs/>
        </w:rPr>
      </w:pPr>
      <w:r>
        <w:rPr>
          <w:bCs/>
        </w:rPr>
        <w:t xml:space="preserve">        </w:t>
      </w:r>
      <w:r w:rsidR="00A54351">
        <w:rPr>
          <w:bCs/>
        </w:rPr>
        <w:t>Условно р</w:t>
      </w:r>
      <w:r>
        <w:rPr>
          <w:bCs/>
        </w:rPr>
        <w:t>азличают простые и сложные таблицы.</w:t>
      </w:r>
      <w:r w:rsidR="00345AE1">
        <w:rPr>
          <w:bCs/>
        </w:rPr>
        <w:t xml:space="preserve"> </w:t>
      </w:r>
      <w:r w:rsidR="00A54351">
        <w:rPr>
          <w:bCs/>
        </w:rPr>
        <w:t>При работе с табличными данными можно изменить структуру отдельных ячеек, путем их разбиения на строки и столбцы. Выполняется эта процедура с помощью правой кнопки мыши. (Демонстрация).</w:t>
      </w:r>
    </w:p>
    <w:p w14:paraId="06077733" w14:textId="0FEA50C8" w:rsidR="00A54351" w:rsidRDefault="00A54351" w:rsidP="00D46D10">
      <w:pPr>
        <w:jc w:val="both"/>
        <w:rPr>
          <w:bCs/>
        </w:rPr>
      </w:pPr>
      <w:r>
        <w:rPr>
          <w:bCs/>
        </w:rPr>
        <w:t xml:space="preserve">       Для оформления таблицы используем Свойства таблицы – Границы и заливка. (Демонстрация).</w:t>
      </w:r>
    </w:p>
    <w:p w14:paraId="086206E5" w14:textId="77777777" w:rsidR="00D46D10" w:rsidRPr="00D46D10" w:rsidRDefault="00D46D10" w:rsidP="00D46D10">
      <w:pPr>
        <w:jc w:val="both"/>
      </w:pPr>
    </w:p>
    <w:p w14:paraId="33AF4480" w14:textId="77777777" w:rsidR="00ED19D1" w:rsidRPr="009E42E1" w:rsidRDefault="00ED19D1" w:rsidP="00E478AE">
      <w:pPr>
        <w:numPr>
          <w:ilvl w:val="0"/>
          <w:numId w:val="1"/>
        </w:numPr>
        <w:jc w:val="both"/>
        <w:rPr>
          <w:u w:val="single"/>
        </w:rPr>
      </w:pPr>
      <w:r w:rsidRPr="009E42E1">
        <w:rPr>
          <w:u w:val="single"/>
        </w:rPr>
        <w:t>Формирование знаний, умений, навыков.</w:t>
      </w:r>
    </w:p>
    <w:p w14:paraId="65E3BD03" w14:textId="77777777" w:rsidR="00D46D10" w:rsidRDefault="00D46D10" w:rsidP="00D46D10">
      <w:pPr>
        <w:jc w:val="both"/>
      </w:pPr>
    </w:p>
    <w:p w14:paraId="6CD7061C" w14:textId="36AC2BDC" w:rsidR="00236989" w:rsidRPr="00B2165A" w:rsidRDefault="00236989" w:rsidP="00D46D10">
      <w:pPr>
        <w:jc w:val="both"/>
        <w:rPr>
          <w:bCs/>
        </w:rPr>
      </w:pPr>
      <w:r w:rsidRPr="00236989">
        <w:rPr>
          <w:b/>
        </w:rPr>
        <w:t>Задача</w:t>
      </w:r>
      <w:r w:rsidR="00B2165A">
        <w:rPr>
          <w:b/>
        </w:rPr>
        <w:t xml:space="preserve">: </w:t>
      </w:r>
      <w:r w:rsidR="00B2165A">
        <w:rPr>
          <w:bCs/>
        </w:rPr>
        <w:t>формирование умений учащихся в создании и оформлении таблиц.</w:t>
      </w:r>
    </w:p>
    <w:p w14:paraId="10126134" w14:textId="77777777" w:rsidR="00236989" w:rsidRDefault="00236989" w:rsidP="00D46D10">
      <w:pPr>
        <w:jc w:val="both"/>
      </w:pPr>
    </w:p>
    <w:p w14:paraId="2C27B347" w14:textId="4BC24243" w:rsidR="00D46D10" w:rsidRDefault="002A2167" w:rsidP="00D46D10">
      <w:pPr>
        <w:jc w:val="both"/>
      </w:pPr>
      <w:r>
        <w:t>Проводится в форме</w:t>
      </w:r>
      <w:r w:rsidR="00B2165A">
        <w:t xml:space="preserve"> обучающей самостоятельной работы.</w:t>
      </w:r>
    </w:p>
    <w:p w14:paraId="7674D436" w14:textId="25798C10" w:rsidR="00B2165A" w:rsidRDefault="00B2165A" w:rsidP="00B2165A">
      <w:pPr>
        <w:jc w:val="center"/>
      </w:pPr>
      <w:r>
        <w:t>Задания</w:t>
      </w:r>
    </w:p>
    <w:p w14:paraId="42FF1356" w14:textId="51103EF5" w:rsidR="00B2165A" w:rsidRDefault="004B77E5" w:rsidP="00B2165A">
      <w:pPr>
        <w:numPr>
          <w:ilvl w:val="0"/>
          <w:numId w:val="5"/>
        </w:numPr>
        <w:jc w:val="both"/>
      </w:pPr>
      <w:r>
        <w:t>Создать таблицу.</w:t>
      </w:r>
    </w:p>
    <w:p w14:paraId="774C2A65" w14:textId="6EA572D3" w:rsidR="004B77E5" w:rsidRDefault="004B77E5" w:rsidP="004B77E5">
      <w:pPr>
        <w:numPr>
          <w:ilvl w:val="0"/>
          <w:numId w:val="5"/>
        </w:numPr>
        <w:jc w:val="both"/>
      </w:pPr>
      <w:r>
        <w:t>Заполнить ее.</w:t>
      </w:r>
    </w:p>
    <w:p w14:paraId="5C32F0CD" w14:textId="18D718DC" w:rsidR="004B77E5" w:rsidRDefault="004B77E5" w:rsidP="004B77E5">
      <w:pPr>
        <w:numPr>
          <w:ilvl w:val="0"/>
          <w:numId w:val="5"/>
        </w:numPr>
        <w:jc w:val="both"/>
      </w:pPr>
      <w:r>
        <w:t>Отформатировать отдельные ячейки.</w:t>
      </w:r>
    </w:p>
    <w:p w14:paraId="0EE18113" w14:textId="3AC858F4" w:rsidR="004B77E5" w:rsidRDefault="004B77E5" w:rsidP="004B77E5">
      <w:pPr>
        <w:numPr>
          <w:ilvl w:val="0"/>
          <w:numId w:val="5"/>
        </w:numPr>
        <w:jc w:val="both"/>
      </w:pPr>
      <w:r>
        <w:t>Разбить отдельные ячейки.</w:t>
      </w:r>
    </w:p>
    <w:p w14:paraId="330961E2" w14:textId="4FF19F20" w:rsidR="004B77E5" w:rsidRDefault="004B77E5" w:rsidP="004B77E5">
      <w:pPr>
        <w:ind w:firstLine="360"/>
        <w:jc w:val="both"/>
      </w:pPr>
      <w:r>
        <w:t>В качестве материала можно использовать сведения о писателях и поэтах, характеристики компьютеров, ноутбуков, результаты спортивных достижений страны</w:t>
      </w:r>
      <w:r w:rsidR="008E463E">
        <w:t>, классификации растительного и животного мира</w:t>
      </w:r>
      <w:r>
        <w:t xml:space="preserve"> и т.п.</w:t>
      </w:r>
    </w:p>
    <w:p w14:paraId="0A1564CB" w14:textId="77777777" w:rsidR="00236989" w:rsidRPr="002A2167" w:rsidRDefault="00236989" w:rsidP="00D46D10">
      <w:pPr>
        <w:jc w:val="both"/>
      </w:pPr>
    </w:p>
    <w:p w14:paraId="71C8637C" w14:textId="77777777" w:rsidR="007D559D" w:rsidRDefault="007D559D" w:rsidP="007D559D">
      <w:r>
        <w:t>{Подведение итогов работы на данном этапе урока}</w:t>
      </w:r>
    </w:p>
    <w:p w14:paraId="2F9D7E8A" w14:textId="77777777" w:rsidR="00D46D10" w:rsidRPr="00D46D10" w:rsidRDefault="00D46D10" w:rsidP="00D46D10">
      <w:pPr>
        <w:jc w:val="both"/>
      </w:pPr>
    </w:p>
    <w:p w14:paraId="480C3C97" w14:textId="77777777" w:rsidR="00ED19D1" w:rsidRDefault="00ED19D1" w:rsidP="00E478AE">
      <w:pPr>
        <w:numPr>
          <w:ilvl w:val="0"/>
          <w:numId w:val="1"/>
        </w:numPr>
        <w:jc w:val="both"/>
        <w:rPr>
          <w:u w:val="single"/>
        </w:rPr>
      </w:pPr>
      <w:r w:rsidRPr="009E42E1">
        <w:rPr>
          <w:u w:val="single"/>
        </w:rPr>
        <w:t>Домашняя работа.</w:t>
      </w:r>
    </w:p>
    <w:p w14:paraId="187D3923" w14:textId="77777777" w:rsidR="00236989" w:rsidRPr="009E42E1" w:rsidRDefault="00236989" w:rsidP="00236989">
      <w:pPr>
        <w:jc w:val="both"/>
        <w:rPr>
          <w:u w:val="single"/>
        </w:rPr>
      </w:pPr>
    </w:p>
    <w:p w14:paraId="1705A3BF" w14:textId="77777777" w:rsidR="00AC743E" w:rsidRDefault="00AC743E" w:rsidP="00AC743E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AC743E" w:rsidRPr="00AC743E" w14:paraId="779BF85F" w14:textId="77777777" w:rsidTr="007A6674">
        <w:tc>
          <w:tcPr>
            <w:tcW w:w="9854" w:type="dxa"/>
            <w:shd w:val="clear" w:color="auto" w:fill="auto"/>
          </w:tcPr>
          <w:p w14:paraId="4E679A6C" w14:textId="77777777" w:rsidR="00AC743E" w:rsidRPr="00AC743E" w:rsidRDefault="00AC743E" w:rsidP="007A6674">
            <w:pPr>
              <w:jc w:val="center"/>
            </w:pPr>
            <w:r w:rsidRPr="00AC743E">
              <w:t>Практический материал</w:t>
            </w:r>
          </w:p>
        </w:tc>
      </w:tr>
      <w:tr w:rsidR="00AC743E" w:rsidRPr="00AC743E" w14:paraId="17EFD1E1" w14:textId="77777777" w:rsidTr="007A6674">
        <w:tc>
          <w:tcPr>
            <w:tcW w:w="9854" w:type="dxa"/>
            <w:shd w:val="clear" w:color="auto" w:fill="auto"/>
          </w:tcPr>
          <w:p w14:paraId="35945E3B" w14:textId="77777777" w:rsidR="00AC743E" w:rsidRPr="00AC743E" w:rsidRDefault="00AC743E" w:rsidP="007A6674">
            <w:pPr>
              <w:jc w:val="both"/>
            </w:pPr>
          </w:p>
        </w:tc>
      </w:tr>
      <w:tr w:rsidR="00AC743E" w:rsidRPr="00AC743E" w14:paraId="2A7F78B5" w14:textId="77777777" w:rsidTr="007A6674">
        <w:tc>
          <w:tcPr>
            <w:tcW w:w="9854" w:type="dxa"/>
            <w:shd w:val="clear" w:color="auto" w:fill="auto"/>
          </w:tcPr>
          <w:p w14:paraId="66537369" w14:textId="77777777" w:rsidR="00AC743E" w:rsidRPr="00AC743E" w:rsidRDefault="00AC743E" w:rsidP="007A6674">
            <w:pPr>
              <w:jc w:val="center"/>
            </w:pPr>
            <w:r w:rsidRPr="00AC743E">
              <w:t>Теоретический материал</w:t>
            </w:r>
          </w:p>
        </w:tc>
      </w:tr>
      <w:tr w:rsidR="00236989" w:rsidRPr="00AC743E" w14:paraId="62B2C2D4" w14:textId="77777777" w:rsidTr="007A6674">
        <w:trPr>
          <w:trHeight w:val="2153"/>
        </w:trPr>
        <w:tc>
          <w:tcPr>
            <w:tcW w:w="9854" w:type="dxa"/>
            <w:shd w:val="clear" w:color="auto" w:fill="auto"/>
          </w:tcPr>
          <w:p w14:paraId="7746915D" w14:textId="77777777" w:rsidR="00236989" w:rsidRDefault="00236989" w:rsidP="007A6674">
            <w:pPr>
              <w:jc w:val="both"/>
            </w:pPr>
            <w:r w:rsidRPr="007A6674">
              <w:rPr>
                <w:b/>
              </w:rPr>
              <w:t>выучить</w:t>
            </w:r>
            <w:r w:rsidRPr="00AC743E">
              <w:t>:</w:t>
            </w:r>
          </w:p>
          <w:p w14:paraId="6943A647" w14:textId="2961A97B" w:rsidR="00236989" w:rsidRDefault="008E463E" w:rsidP="008E463E">
            <w:pPr>
              <w:numPr>
                <w:ilvl w:val="0"/>
                <w:numId w:val="6"/>
              </w:numPr>
              <w:jc w:val="both"/>
            </w:pPr>
            <w:r>
              <w:t>создание таблицы</w:t>
            </w:r>
          </w:p>
          <w:p w14:paraId="22AFA5BB" w14:textId="07EA76A2" w:rsidR="008E463E" w:rsidRDefault="008E463E" w:rsidP="008E463E">
            <w:pPr>
              <w:numPr>
                <w:ilvl w:val="0"/>
                <w:numId w:val="6"/>
              </w:numPr>
              <w:jc w:val="both"/>
            </w:pPr>
            <w:r>
              <w:t>форматирование таблицы</w:t>
            </w:r>
          </w:p>
          <w:p w14:paraId="48D5CFEF" w14:textId="78DC529D" w:rsidR="008E463E" w:rsidRDefault="008E463E" w:rsidP="008E463E">
            <w:pPr>
              <w:numPr>
                <w:ilvl w:val="0"/>
                <w:numId w:val="6"/>
              </w:numPr>
              <w:jc w:val="both"/>
            </w:pPr>
            <w:r>
              <w:t>разбиение ячеек</w:t>
            </w:r>
          </w:p>
          <w:p w14:paraId="375A3CDC" w14:textId="17BAB149" w:rsidR="008E463E" w:rsidRPr="00AC743E" w:rsidRDefault="008E463E" w:rsidP="008E463E">
            <w:pPr>
              <w:numPr>
                <w:ilvl w:val="0"/>
                <w:numId w:val="6"/>
              </w:numPr>
              <w:jc w:val="both"/>
            </w:pPr>
            <w:r>
              <w:t>оформление таблицы</w:t>
            </w:r>
          </w:p>
          <w:p w14:paraId="64E50923" w14:textId="77777777" w:rsidR="00236989" w:rsidRDefault="00236989" w:rsidP="007A6674">
            <w:pPr>
              <w:jc w:val="both"/>
            </w:pPr>
            <w:r w:rsidRPr="007A6674">
              <w:rPr>
                <w:b/>
              </w:rPr>
              <w:t>повторить</w:t>
            </w:r>
            <w:r w:rsidRPr="00AC743E">
              <w:t>:</w:t>
            </w:r>
          </w:p>
          <w:p w14:paraId="4F7EBD77" w14:textId="77777777" w:rsidR="00E23A26" w:rsidRDefault="00E23A26" w:rsidP="00E23A26">
            <w:pPr>
              <w:numPr>
                <w:ilvl w:val="0"/>
                <w:numId w:val="7"/>
              </w:numPr>
              <w:jc w:val="both"/>
            </w:pPr>
            <w:r>
              <w:t>понятие текстового редактора</w:t>
            </w:r>
          </w:p>
          <w:p w14:paraId="5BCA96DF" w14:textId="77777777" w:rsidR="00E23A26" w:rsidRDefault="00E23A26" w:rsidP="00E23A26">
            <w:pPr>
              <w:numPr>
                <w:ilvl w:val="0"/>
                <w:numId w:val="7"/>
              </w:numPr>
              <w:jc w:val="both"/>
            </w:pPr>
            <w:r>
              <w:t>форматирование, редактирование текста</w:t>
            </w:r>
          </w:p>
          <w:p w14:paraId="634ED79E" w14:textId="481DD546" w:rsidR="00E23A26" w:rsidRPr="00AC743E" w:rsidRDefault="00E23A26" w:rsidP="00E23A26">
            <w:pPr>
              <w:numPr>
                <w:ilvl w:val="0"/>
                <w:numId w:val="7"/>
              </w:numPr>
              <w:jc w:val="both"/>
            </w:pPr>
            <w:r>
              <w:t>создание списков</w:t>
            </w:r>
          </w:p>
        </w:tc>
      </w:tr>
    </w:tbl>
    <w:p w14:paraId="7EE93792" w14:textId="77777777" w:rsidR="00E478AE" w:rsidRPr="00E478AE" w:rsidRDefault="00E478AE" w:rsidP="00E478AE">
      <w:pPr>
        <w:jc w:val="center"/>
      </w:pPr>
    </w:p>
    <w:sectPr w:rsidR="00E478AE" w:rsidRPr="00E478AE" w:rsidSect="00BA01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91597"/>
    <w:multiLevelType w:val="hybridMultilevel"/>
    <w:tmpl w:val="5770D4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5D0EF8"/>
    <w:multiLevelType w:val="hybridMultilevel"/>
    <w:tmpl w:val="7BE69E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9B26DA"/>
    <w:multiLevelType w:val="hybridMultilevel"/>
    <w:tmpl w:val="58BA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52911"/>
    <w:multiLevelType w:val="hybridMultilevel"/>
    <w:tmpl w:val="32B6B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33D86"/>
    <w:multiLevelType w:val="hybridMultilevel"/>
    <w:tmpl w:val="56F8D29E"/>
    <w:lvl w:ilvl="0" w:tplc="55FC119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219296A"/>
    <w:multiLevelType w:val="hybridMultilevel"/>
    <w:tmpl w:val="4FAA80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2560C5"/>
    <w:multiLevelType w:val="hybridMultilevel"/>
    <w:tmpl w:val="5CB86C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A13"/>
    <w:rsid w:val="00010BBC"/>
    <w:rsid w:val="00236989"/>
    <w:rsid w:val="002A2167"/>
    <w:rsid w:val="002A7A49"/>
    <w:rsid w:val="002D559B"/>
    <w:rsid w:val="00312B69"/>
    <w:rsid w:val="00345AE1"/>
    <w:rsid w:val="004310B1"/>
    <w:rsid w:val="004B77E5"/>
    <w:rsid w:val="004F12D1"/>
    <w:rsid w:val="00541B86"/>
    <w:rsid w:val="006D2497"/>
    <w:rsid w:val="00725A13"/>
    <w:rsid w:val="007A6674"/>
    <w:rsid w:val="007D559D"/>
    <w:rsid w:val="008E463E"/>
    <w:rsid w:val="009825E9"/>
    <w:rsid w:val="009842C4"/>
    <w:rsid w:val="009A21A5"/>
    <w:rsid w:val="009D5B98"/>
    <w:rsid w:val="009E42E1"/>
    <w:rsid w:val="009F412B"/>
    <w:rsid w:val="00A54351"/>
    <w:rsid w:val="00AC743E"/>
    <w:rsid w:val="00AE0EC3"/>
    <w:rsid w:val="00AF5C04"/>
    <w:rsid w:val="00B2165A"/>
    <w:rsid w:val="00BA01C7"/>
    <w:rsid w:val="00BC30E8"/>
    <w:rsid w:val="00C056E5"/>
    <w:rsid w:val="00C803A6"/>
    <w:rsid w:val="00D3382A"/>
    <w:rsid w:val="00D46D10"/>
    <w:rsid w:val="00D87CC0"/>
    <w:rsid w:val="00E23A26"/>
    <w:rsid w:val="00E478AE"/>
    <w:rsid w:val="00E908A3"/>
    <w:rsid w:val="00ED19D1"/>
    <w:rsid w:val="00F07B40"/>
    <w:rsid w:val="00F31653"/>
    <w:rsid w:val="00FA53F2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D5700"/>
  <w15:chartTrackingRefBased/>
  <w15:docId w15:val="{B8FF147A-CE4B-4A2A-91EF-19371847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rial"/>
      <w:color w:val="333333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47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ykovcevOpyt\UMK\UMK-I\Inf9\ShablonPlanInf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ShablonPlanInf1.dot</Template>
  <TotalTime>2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</vt:lpstr>
    </vt:vector>
  </TitlesOfParts>
  <Company>Teacher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</dc:title>
  <dc:subject/>
  <dc:creator>Bykovcev</dc:creator>
  <cp:keywords/>
  <dc:description/>
  <cp:lastModifiedBy>User</cp:lastModifiedBy>
  <cp:revision>2</cp:revision>
  <cp:lastPrinted>2009-10-21T05:08:00Z</cp:lastPrinted>
  <dcterms:created xsi:type="dcterms:W3CDTF">2024-12-17T09:22:00Z</dcterms:created>
  <dcterms:modified xsi:type="dcterms:W3CDTF">2024-12-17T09:22:00Z</dcterms:modified>
</cp:coreProperties>
</file>